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58C8E" w14:textId="77777777" w:rsidR="002E73D8" w:rsidRDefault="002E73D8" w:rsidP="002E73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MASON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BDDF21C" w14:textId="77777777" w:rsidR="002E73D8" w:rsidRDefault="002E73D8" w:rsidP="002E73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Plumtree, Nottinghamshire. Husbandman.</w:t>
      </w:r>
    </w:p>
    <w:p w14:paraId="1C9E03CD" w14:textId="77777777" w:rsidR="002E73D8" w:rsidRDefault="002E73D8" w:rsidP="002E73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5048AF6" w14:textId="77777777" w:rsidR="002E73D8" w:rsidRDefault="002E73D8" w:rsidP="002E73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A54081C" w14:textId="77777777" w:rsidR="002E73D8" w:rsidRDefault="002E73D8" w:rsidP="002E73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Alred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and his wife, Matilda(q.v.), as the executors of Hugh</w:t>
      </w:r>
    </w:p>
    <w:p w14:paraId="14C8070C" w14:textId="77777777" w:rsidR="002E73D8" w:rsidRDefault="002E73D8" w:rsidP="002E73D8">
      <w:pPr>
        <w:pStyle w:val="NoSpacing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Kooke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Nottingham(q.v.), brought a plaint of debt against him,</w:t>
      </w:r>
    </w:p>
    <w:p w14:paraId="58C307E9" w14:textId="77777777" w:rsidR="002E73D8" w:rsidRDefault="002E73D8" w:rsidP="002E73D8">
      <w:pPr>
        <w:pStyle w:val="NoSpacing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Stephen Smyth of Plumtree(q.v.), William Clerk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Selston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and Henry</w:t>
      </w:r>
    </w:p>
    <w:p w14:paraId="4D136A75" w14:textId="77777777" w:rsidR="002E73D8" w:rsidRDefault="002E73D8" w:rsidP="002E73D8">
      <w:pPr>
        <w:pStyle w:val="NoSpacing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Rysle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Lenton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7CE7EB28" w14:textId="77777777" w:rsidR="002E73D8" w:rsidRDefault="002E73D8" w:rsidP="002E73D8">
      <w:pPr>
        <w:pStyle w:val="NoSpacing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83569DF" w14:textId="77777777" w:rsidR="002E73D8" w:rsidRDefault="002E73D8" w:rsidP="002E73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42B7217" w14:textId="77777777" w:rsidR="002E73D8" w:rsidRDefault="002E73D8" w:rsidP="002E73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1C4D3A3" w14:textId="77777777" w:rsidR="002E73D8" w:rsidRDefault="002E73D8" w:rsidP="002E73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17 May2021</w:t>
      </w:r>
    </w:p>
    <w:p w14:paraId="39D8D11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1A57E" w14:textId="77777777" w:rsidR="002E73D8" w:rsidRDefault="002E73D8" w:rsidP="009139A6">
      <w:r>
        <w:separator/>
      </w:r>
    </w:p>
  </w:endnote>
  <w:endnote w:type="continuationSeparator" w:id="0">
    <w:p w14:paraId="2668BFE7" w14:textId="77777777" w:rsidR="002E73D8" w:rsidRDefault="002E73D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D2CF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DCE4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D03C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960BA" w14:textId="77777777" w:rsidR="002E73D8" w:rsidRDefault="002E73D8" w:rsidP="009139A6">
      <w:r>
        <w:separator/>
      </w:r>
    </w:p>
  </w:footnote>
  <w:footnote w:type="continuationSeparator" w:id="0">
    <w:p w14:paraId="40126102" w14:textId="77777777" w:rsidR="002E73D8" w:rsidRDefault="002E73D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F9EF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7C3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C653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3D8"/>
    <w:rsid w:val="000666E0"/>
    <w:rsid w:val="002510B7"/>
    <w:rsid w:val="002E73D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2641D"/>
  <w15:chartTrackingRefBased/>
  <w15:docId w15:val="{EDDFA190-0FCD-466A-94F7-3B37E226F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E73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2021-06-19T15:00:00Z</dcterms:created>
  <dcterms:modified xsi:type="dcterms:W3CDTF">2021-06-19T15:01:00Z</dcterms:modified>
</cp:coreProperties>
</file>